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32D4B" w14:textId="77777777" w:rsidR="00B57F86" w:rsidRDefault="00B57F86" w:rsidP="00B57F8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WESTYERD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132D54AA" w14:textId="77777777" w:rsidR="00B57F86" w:rsidRDefault="00B57F86" w:rsidP="00B57F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4D15BCFF" w14:textId="77777777" w:rsidR="00B57F86" w:rsidRDefault="00B57F86" w:rsidP="00B57F86">
      <w:pPr>
        <w:pStyle w:val="NoSpacing"/>
        <w:rPr>
          <w:rFonts w:cs="Times New Roman"/>
          <w:szCs w:val="24"/>
        </w:rPr>
      </w:pPr>
    </w:p>
    <w:p w14:paraId="5600682A" w14:textId="77777777" w:rsidR="00B57F86" w:rsidRDefault="00B57F86" w:rsidP="00B57F86">
      <w:pPr>
        <w:pStyle w:val="NoSpacing"/>
        <w:rPr>
          <w:rFonts w:cs="Times New Roman"/>
          <w:szCs w:val="24"/>
        </w:rPr>
      </w:pPr>
    </w:p>
    <w:p w14:paraId="68A8F1D1" w14:textId="77777777" w:rsidR="00B57F86" w:rsidRDefault="00B57F86" w:rsidP="00B57F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Nov.1422</w:t>
      </w:r>
      <w:r>
        <w:rPr>
          <w:rFonts w:cs="Times New Roman"/>
          <w:szCs w:val="24"/>
        </w:rPr>
        <w:tab/>
        <w:t>He was elected one of the Searchers of Wine in the East.</w:t>
      </w:r>
    </w:p>
    <w:p w14:paraId="3451C19B" w14:textId="77777777" w:rsidR="00B57F86" w:rsidRDefault="00B57F86" w:rsidP="00B57F8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F7D399D" w14:textId="77777777" w:rsidR="00B57F86" w:rsidRDefault="00B57F86" w:rsidP="00B57F8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p.573)</w:t>
      </w:r>
    </w:p>
    <w:p w14:paraId="421821DD" w14:textId="77777777" w:rsidR="00B57F86" w:rsidRDefault="00B57F86" w:rsidP="00B57F86">
      <w:pPr>
        <w:pStyle w:val="NoSpacing"/>
        <w:rPr>
          <w:rFonts w:eastAsia="Times New Roman" w:cs="Times New Roman"/>
          <w:szCs w:val="24"/>
        </w:rPr>
      </w:pPr>
    </w:p>
    <w:p w14:paraId="32D7EF5B" w14:textId="77777777" w:rsidR="00B57F86" w:rsidRDefault="00B57F86" w:rsidP="00B57F86">
      <w:pPr>
        <w:pStyle w:val="NoSpacing"/>
        <w:rPr>
          <w:rFonts w:eastAsia="Times New Roman" w:cs="Times New Roman"/>
          <w:szCs w:val="24"/>
        </w:rPr>
      </w:pPr>
    </w:p>
    <w:p w14:paraId="21064842" w14:textId="77777777" w:rsidR="00B57F86" w:rsidRDefault="00B57F86" w:rsidP="00B57F8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January 2024</w:t>
      </w:r>
    </w:p>
    <w:p w14:paraId="4BE112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413DF" w14:textId="77777777" w:rsidR="00B57F86" w:rsidRDefault="00B57F86" w:rsidP="009139A6">
      <w:r>
        <w:separator/>
      </w:r>
    </w:p>
  </w:endnote>
  <w:endnote w:type="continuationSeparator" w:id="0">
    <w:p w14:paraId="148FEC5A" w14:textId="77777777" w:rsidR="00B57F86" w:rsidRDefault="00B57F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B0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AF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0A5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BE9E" w14:textId="77777777" w:rsidR="00B57F86" w:rsidRDefault="00B57F86" w:rsidP="009139A6">
      <w:r>
        <w:separator/>
      </w:r>
    </w:p>
  </w:footnote>
  <w:footnote w:type="continuationSeparator" w:id="0">
    <w:p w14:paraId="1E51E315" w14:textId="77777777" w:rsidR="00B57F86" w:rsidRDefault="00B57F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1B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8A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79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F8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7F8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F796D"/>
  <w15:chartTrackingRefBased/>
  <w15:docId w15:val="{A5981497-9EC1-420D-94C1-848A4A5D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2024-01-25T19:51:00Z</dcterms:created>
  <dcterms:modified xsi:type="dcterms:W3CDTF">2024-01-25T19:54:00Z</dcterms:modified>
</cp:coreProperties>
</file>